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AF2C61A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077EF6">
        <w:rPr>
          <w:rFonts w:cs="Arial"/>
          <w:color w:val="000000"/>
          <w:sz w:val="24"/>
          <w:szCs w:val="24"/>
        </w:rPr>
        <w:t>900336</w:t>
      </w:r>
      <w:bookmarkStart w:id="0" w:name="_GoBack"/>
      <w:bookmarkEnd w:id="0"/>
    </w:p>
    <w:p w14:paraId="2700B07E" w14:textId="68B404E0" w:rsidR="003175E3" w:rsidRPr="008C4D7E" w:rsidRDefault="00353542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Athens, Greece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25</w:t>
      </w:r>
      <w:r w:rsidRPr="00353542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Feb – 1</w:t>
      </w:r>
      <w:r w:rsidRPr="00353542">
        <w:rPr>
          <w:rFonts w:eastAsia="SimSun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sz w:val="24"/>
          <w:szCs w:val="24"/>
          <w:lang w:eastAsia="zh-CN"/>
        </w:rPr>
        <w:t xml:space="preserve"> March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B3FE44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E11B5">
        <w:rPr>
          <w:rFonts w:ascii="Arial" w:hAnsi="Arial"/>
          <w:sz w:val="24"/>
          <w:lang w:val="en-US"/>
        </w:rPr>
        <w:t>5.3.4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0690A7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55815">
        <w:rPr>
          <w:rFonts w:ascii="Arial" w:hAnsi="Arial"/>
          <w:sz w:val="24"/>
          <w:lang w:val="en-US"/>
        </w:rPr>
        <w:t>Simulation results for R15 NB-IoT WUS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68C2BFB5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2416C1B" w14:textId="0E87E251" w:rsidR="00155815" w:rsidRDefault="00E573BE" w:rsidP="00155815">
      <w:pPr>
        <w:rPr>
          <w:lang w:val="en-US"/>
        </w:rPr>
      </w:pPr>
      <w:r>
        <w:rPr>
          <w:lang w:val="en-US"/>
        </w:rPr>
        <w:t xml:space="preserve">In RAN4#89 meeting, simulation assumptions for R15 NB-IoT WUS were agreed [1] which are reproduced here for reference. In this paper, we present simulation results for minimum number of warm-up subframes to achieve 1% false alarm and 99% detection probability. </w:t>
      </w:r>
    </w:p>
    <w:p w14:paraId="36E835C7" w14:textId="0563DC0D" w:rsidR="00E573BE" w:rsidRDefault="00E573BE" w:rsidP="00155815">
      <w:pPr>
        <w:rPr>
          <w:lang w:val="en-US"/>
        </w:rPr>
      </w:pPr>
    </w:p>
    <w:tbl>
      <w:tblPr>
        <w:tblW w:w="540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01"/>
        <w:gridCol w:w="2701"/>
      </w:tblGrid>
      <w:tr w:rsidR="00E573BE" w:rsidRPr="00E573BE" w14:paraId="06C06218" w14:textId="77777777" w:rsidTr="00E573BE">
        <w:trPr>
          <w:trHeight w:val="291"/>
          <w:jc w:val="center"/>
        </w:trPr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8D8C62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4F496C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b/>
                <w:bCs/>
                <w:lang w:val="en-US"/>
              </w:rPr>
              <w:t>Value</w:t>
            </w:r>
          </w:p>
        </w:tc>
      </w:tr>
      <w:tr w:rsidR="00E573BE" w:rsidRPr="00E573BE" w14:paraId="549BF2F2" w14:textId="77777777" w:rsidTr="00E573BE">
        <w:trPr>
          <w:trHeight w:val="616"/>
          <w:jc w:val="center"/>
        </w:trPr>
        <w:tc>
          <w:tcPr>
            <w:tcW w:w="2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7FEC7E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BS TX antenna configuration</w:t>
            </w:r>
          </w:p>
        </w:tc>
        <w:tc>
          <w:tcPr>
            <w:tcW w:w="2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052F9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 xml:space="preserve">1 Tx, 2 Tx with transmit diversity, </w:t>
            </w:r>
            <w:proofErr w:type="gramStart"/>
            <w:r w:rsidRPr="00E573BE">
              <w:rPr>
                <w:lang w:val="en-US"/>
              </w:rPr>
              <w:t>Note</w:t>
            </w:r>
            <w:proofErr w:type="gramEnd"/>
            <w:r w:rsidRPr="00E573BE">
              <w:rPr>
                <w:lang w:val="en-US"/>
              </w:rPr>
              <w:t>: Tx diversity scheme will depend on RAN1 agreements</w:t>
            </w:r>
          </w:p>
        </w:tc>
      </w:tr>
      <w:tr w:rsidR="00E573BE" w:rsidRPr="00E573BE" w14:paraId="035ABD84" w14:textId="77777777" w:rsidTr="00E573BE">
        <w:trPr>
          <w:trHeight w:val="291"/>
          <w:jc w:val="center"/>
        </w:trPr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C41B9B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UE Rx antenna configuration</w:t>
            </w:r>
          </w:p>
        </w:tc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640683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1 Rx</w:t>
            </w:r>
          </w:p>
        </w:tc>
      </w:tr>
      <w:tr w:rsidR="00E573BE" w:rsidRPr="00E573BE" w14:paraId="7CDE7116" w14:textId="77777777" w:rsidTr="00E573BE">
        <w:trPr>
          <w:trHeight w:val="291"/>
          <w:jc w:val="center"/>
        </w:trPr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250FF9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WUS BW</w:t>
            </w:r>
          </w:p>
        </w:tc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E2A4F0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180 kHz</w:t>
            </w:r>
          </w:p>
        </w:tc>
      </w:tr>
      <w:tr w:rsidR="00E573BE" w:rsidRPr="00E573BE" w14:paraId="3138FD54" w14:textId="77777777" w:rsidTr="00E573BE">
        <w:trPr>
          <w:trHeight w:val="291"/>
          <w:jc w:val="center"/>
        </w:trPr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A55A64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 xml:space="preserve">Channel model </w:t>
            </w:r>
          </w:p>
        </w:tc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89A2D7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EPA 1Hz, ETU 1 Hz</w:t>
            </w:r>
          </w:p>
        </w:tc>
      </w:tr>
      <w:tr w:rsidR="00E573BE" w:rsidRPr="00E573BE" w14:paraId="0084006A" w14:textId="77777777" w:rsidTr="00E573BE">
        <w:trPr>
          <w:trHeight w:val="291"/>
          <w:jc w:val="center"/>
        </w:trPr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5B56A8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SNR</w:t>
            </w:r>
          </w:p>
        </w:tc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184E63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 xml:space="preserve">-6 dB, -12 dB </w:t>
            </w:r>
          </w:p>
        </w:tc>
      </w:tr>
      <w:tr w:rsidR="00E573BE" w:rsidRPr="00E573BE" w14:paraId="009DC57E" w14:textId="77777777" w:rsidTr="00E573BE">
        <w:trPr>
          <w:trHeight w:val="291"/>
          <w:jc w:val="center"/>
        </w:trPr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108AD1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False alarm rate</w:t>
            </w:r>
          </w:p>
        </w:tc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AA697E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1%</w:t>
            </w:r>
          </w:p>
        </w:tc>
      </w:tr>
      <w:tr w:rsidR="00E573BE" w:rsidRPr="00E573BE" w14:paraId="043AE8BC" w14:textId="77777777" w:rsidTr="00E573BE">
        <w:trPr>
          <w:trHeight w:val="291"/>
          <w:jc w:val="center"/>
        </w:trPr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AE2786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Detection probability</w:t>
            </w:r>
          </w:p>
        </w:tc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2F14BA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99%</w:t>
            </w:r>
          </w:p>
        </w:tc>
      </w:tr>
      <w:tr w:rsidR="00E573BE" w:rsidRPr="00E573BE" w14:paraId="64AA3E93" w14:textId="77777777" w:rsidTr="00E573BE">
        <w:trPr>
          <w:trHeight w:val="1066"/>
          <w:jc w:val="center"/>
        </w:trPr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FF1A82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Combining</w:t>
            </w:r>
          </w:p>
        </w:tc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A8DF7D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Option 1: No coherent combining over multiple subframes;</w:t>
            </w:r>
          </w:p>
          <w:p w14:paraId="3C92BEB0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Option 2: Coherent combining of 2 consecutive WUS subframes</w:t>
            </w:r>
          </w:p>
        </w:tc>
      </w:tr>
      <w:tr w:rsidR="00E573BE" w:rsidRPr="00E573BE" w14:paraId="7F93EF50" w14:textId="77777777" w:rsidTr="00E573BE">
        <w:trPr>
          <w:trHeight w:val="872"/>
          <w:jc w:val="center"/>
        </w:trPr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2F8908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en-US"/>
              </w:rPr>
              <w:t>Precoders</w:t>
            </w:r>
          </w:p>
        </w:tc>
        <w:tc>
          <w:tcPr>
            <w:tcW w:w="2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A8ECDF" w14:textId="77777777" w:rsidR="00E573BE" w:rsidRPr="00E573BE" w:rsidRDefault="00E573BE" w:rsidP="00E573BE">
            <w:pPr>
              <w:rPr>
                <w:lang w:val="en-US"/>
              </w:rPr>
            </w:pPr>
            <w:r w:rsidRPr="00E573BE">
              <w:rPr>
                <w:lang w:val="sv-SE"/>
              </w:rPr>
              <w:t>Orthogonal precoders alternate every 2 WUS subframes for 2 Tx based WUS transmissions</w:t>
            </w:r>
          </w:p>
        </w:tc>
      </w:tr>
    </w:tbl>
    <w:p w14:paraId="62FDA082" w14:textId="0ED50220" w:rsidR="00E573BE" w:rsidRDefault="00E573BE" w:rsidP="00E573BE">
      <w:pPr>
        <w:jc w:val="center"/>
        <w:rPr>
          <w:lang w:val="en-US"/>
        </w:rPr>
      </w:pPr>
    </w:p>
    <w:tbl>
      <w:tblPr>
        <w:tblW w:w="639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30"/>
        <w:gridCol w:w="2130"/>
        <w:gridCol w:w="2130"/>
      </w:tblGrid>
      <w:tr w:rsidR="00E573BE" w:rsidRPr="00E573BE" w14:paraId="7DD28A00" w14:textId="77777777" w:rsidTr="00E573BE">
        <w:trPr>
          <w:trHeight w:val="509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910F00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b/>
                <w:bCs/>
                <w:lang w:val="en-US"/>
              </w:rPr>
              <w:lastRenderedPageBreak/>
              <w:t>DRX cycle (s)</w:t>
            </w:r>
          </w:p>
        </w:tc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F95F20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b/>
                <w:bCs/>
                <w:lang w:val="en-US"/>
              </w:rPr>
              <w:t>Frequency drift [Hz]</w:t>
            </w:r>
          </w:p>
        </w:tc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C30639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b/>
                <w:bCs/>
                <w:lang w:val="en-US"/>
              </w:rPr>
              <w:t>Timing drift [s]</w:t>
            </w:r>
          </w:p>
        </w:tc>
      </w:tr>
      <w:tr w:rsidR="00E573BE" w:rsidRPr="00E573BE" w14:paraId="56145EEE" w14:textId="77777777" w:rsidTr="00E573BE">
        <w:trPr>
          <w:trHeight w:val="295"/>
          <w:jc w:val="center"/>
        </w:trPr>
        <w:tc>
          <w:tcPr>
            <w:tcW w:w="21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052547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1.28</w:t>
            </w:r>
          </w:p>
        </w:tc>
        <w:tc>
          <w:tcPr>
            <w:tcW w:w="21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73D143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170.8</w:t>
            </w:r>
          </w:p>
        </w:tc>
        <w:tc>
          <w:tcPr>
            <w:tcW w:w="213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FC138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4.0960e-08</w:t>
            </w:r>
          </w:p>
        </w:tc>
      </w:tr>
      <w:tr w:rsidR="00E573BE" w:rsidRPr="00E573BE" w14:paraId="486CB9AB" w14:textId="77777777" w:rsidTr="00E573BE">
        <w:trPr>
          <w:trHeight w:val="295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8AA547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2.56</w:t>
            </w:r>
          </w:p>
        </w:tc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F3864F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311.6</w:t>
            </w:r>
          </w:p>
        </w:tc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465A7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1.6348e-07</w:t>
            </w:r>
          </w:p>
        </w:tc>
      </w:tr>
      <w:tr w:rsidR="00E573BE" w:rsidRPr="00E573BE" w14:paraId="74D1A5D0" w14:textId="77777777" w:rsidTr="00E573BE">
        <w:trPr>
          <w:trHeight w:val="295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BB4A8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5.12</w:t>
            </w:r>
          </w:p>
        </w:tc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E5B36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593.2</w:t>
            </w:r>
          </w:p>
        </w:tc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DF9B6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6.5536e-07</w:t>
            </w:r>
          </w:p>
        </w:tc>
      </w:tr>
      <w:tr w:rsidR="00E573BE" w:rsidRPr="00E573BE" w14:paraId="252131A2" w14:textId="77777777" w:rsidTr="00E573BE">
        <w:trPr>
          <w:trHeight w:val="295"/>
          <w:jc w:val="center"/>
        </w:trPr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D30F94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10.24</w:t>
            </w:r>
          </w:p>
        </w:tc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0973B7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1156.4</w:t>
            </w:r>
          </w:p>
        </w:tc>
        <w:tc>
          <w:tcPr>
            <w:tcW w:w="21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8E9E2" w14:textId="77777777" w:rsidR="00E573BE" w:rsidRPr="00E573BE" w:rsidRDefault="00E573BE" w:rsidP="00E573BE">
            <w:pPr>
              <w:jc w:val="center"/>
              <w:rPr>
                <w:lang w:val="en-US"/>
              </w:rPr>
            </w:pPr>
            <w:r w:rsidRPr="00E573BE">
              <w:rPr>
                <w:lang w:val="en-US"/>
              </w:rPr>
              <w:t>2.6212e-06</w:t>
            </w:r>
          </w:p>
        </w:tc>
      </w:tr>
    </w:tbl>
    <w:p w14:paraId="1CBF45D7" w14:textId="77777777" w:rsidR="00E573BE" w:rsidRPr="00155815" w:rsidRDefault="00E573BE" w:rsidP="00E573BE">
      <w:pPr>
        <w:jc w:val="center"/>
        <w:rPr>
          <w:lang w:val="en-US"/>
        </w:rPr>
      </w:pPr>
    </w:p>
    <w:p w14:paraId="6C7E2799" w14:textId="527D64B8" w:rsidR="004D6124" w:rsidRDefault="004D6124" w:rsidP="004D6124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25F80092" w14:textId="269E58F1" w:rsidR="003F3161" w:rsidRDefault="003F3161" w:rsidP="00155815">
      <w:pPr>
        <w:rPr>
          <w:lang w:val="en-US"/>
        </w:rPr>
      </w:pPr>
      <w:r>
        <w:rPr>
          <w:lang w:val="en-US"/>
        </w:rPr>
        <w:t xml:space="preserve">Table 1 summarizes the </w:t>
      </w:r>
      <w:r w:rsidR="008A701F">
        <w:rPr>
          <w:lang w:val="en-US"/>
        </w:rPr>
        <w:t xml:space="preserve">minimum WUS to achieve 99% detection probability with 1% false alarm probability for 1Tx antenna. </w:t>
      </w:r>
      <w:r w:rsidR="00900C06">
        <w:rPr>
          <w:lang w:val="en-US"/>
        </w:rPr>
        <w:t>No significant performance improvement is seen from 2-sf coherent combining except in ETU1 channel under normal coverage. The performance is mainly dominated by 1% tail of fading channel gain.</w:t>
      </w:r>
    </w:p>
    <w:p w14:paraId="23C6EB0C" w14:textId="4CEFE942" w:rsidR="00C63DD3" w:rsidRPr="00C63DD3" w:rsidRDefault="00C63DD3" w:rsidP="00155815">
      <w:pPr>
        <w:rPr>
          <w:b/>
          <w:lang w:val="en-US"/>
        </w:rPr>
      </w:pPr>
      <w:r w:rsidRPr="00C63DD3">
        <w:rPr>
          <w:b/>
          <w:lang w:val="en-US"/>
        </w:rPr>
        <w:t>Observation 1. No significant performance improvement is seen from 2-sf coherent combining. Performance is mainly dominated by 1% tail of fading channel gain.</w:t>
      </w:r>
    </w:p>
    <w:p w14:paraId="035E9C27" w14:textId="19BE4C6C" w:rsidR="008A701F" w:rsidRDefault="008A701F" w:rsidP="008A701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63DD3">
        <w:rPr>
          <w:noProof/>
        </w:rPr>
        <w:t>1</w:t>
      </w:r>
      <w:r>
        <w:fldChar w:fldCharType="end"/>
      </w:r>
      <w:r>
        <w:t xml:space="preserve"> WUS for 1Tx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93"/>
        <w:gridCol w:w="1593"/>
        <w:gridCol w:w="1594"/>
        <w:gridCol w:w="1594"/>
        <w:gridCol w:w="1594"/>
        <w:gridCol w:w="1594"/>
      </w:tblGrid>
      <w:tr w:rsidR="008A701F" w:rsidRPr="008A701F" w14:paraId="4FC8076A" w14:textId="77777777" w:rsidTr="00160FFF">
        <w:trPr>
          <w:jc w:val="center"/>
        </w:trPr>
        <w:tc>
          <w:tcPr>
            <w:tcW w:w="1593" w:type="dxa"/>
            <w:vAlign w:val="center"/>
          </w:tcPr>
          <w:p w14:paraId="149350FB" w14:textId="78EF46E4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SNR (dB)</w:t>
            </w:r>
          </w:p>
        </w:tc>
        <w:tc>
          <w:tcPr>
            <w:tcW w:w="1593" w:type="dxa"/>
            <w:vAlign w:val="center"/>
          </w:tcPr>
          <w:p w14:paraId="7296671A" w14:textId="083EF234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DRX Cycle (s)</w:t>
            </w:r>
          </w:p>
        </w:tc>
        <w:tc>
          <w:tcPr>
            <w:tcW w:w="1594" w:type="dxa"/>
            <w:vAlign w:val="center"/>
          </w:tcPr>
          <w:p w14:paraId="0EFE39F3" w14:textId="10D63150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(no coherent comb)</w:t>
            </w:r>
          </w:p>
        </w:tc>
        <w:tc>
          <w:tcPr>
            <w:tcW w:w="1594" w:type="dxa"/>
            <w:vAlign w:val="center"/>
          </w:tcPr>
          <w:p w14:paraId="4A01C929" w14:textId="5154659E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(no coherent comb)</w:t>
            </w:r>
          </w:p>
        </w:tc>
        <w:tc>
          <w:tcPr>
            <w:tcW w:w="1594" w:type="dxa"/>
            <w:vAlign w:val="center"/>
          </w:tcPr>
          <w:p w14:paraId="418F1857" w14:textId="6E9024F9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(2sf coherent comb)</w:t>
            </w:r>
          </w:p>
        </w:tc>
        <w:tc>
          <w:tcPr>
            <w:tcW w:w="1594" w:type="dxa"/>
            <w:vAlign w:val="center"/>
          </w:tcPr>
          <w:p w14:paraId="29A59168" w14:textId="1D5A9570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(2sf coherent comb)</w:t>
            </w:r>
          </w:p>
        </w:tc>
      </w:tr>
      <w:tr w:rsidR="008A701F" w:rsidRPr="008A701F" w14:paraId="725B6E5C" w14:textId="77777777" w:rsidTr="00160FFF">
        <w:trPr>
          <w:jc w:val="center"/>
        </w:trPr>
        <w:tc>
          <w:tcPr>
            <w:tcW w:w="1593" w:type="dxa"/>
            <w:vMerge w:val="restart"/>
            <w:vAlign w:val="center"/>
          </w:tcPr>
          <w:p w14:paraId="47D15608" w14:textId="5FCE5B6B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</w:t>
            </w:r>
          </w:p>
        </w:tc>
        <w:tc>
          <w:tcPr>
            <w:tcW w:w="1593" w:type="dxa"/>
            <w:vAlign w:val="center"/>
          </w:tcPr>
          <w:p w14:paraId="44DE59A8" w14:textId="5430F2D8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1594" w:type="dxa"/>
            <w:vAlign w:val="center"/>
          </w:tcPr>
          <w:p w14:paraId="21225953" w14:textId="380186C9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3DC99015" w14:textId="0A0A396D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78A941AE" w14:textId="303E5226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10499811" w14:textId="4496B1E6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  <w:tr w:rsidR="008A701F" w:rsidRPr="008A701F" w14:paraId="3D124A74" w14:textId="77777777" w:rsidTr="00160FFF">
        <w:trPr>
          <w:jc w:val="center"/>
        </w:trPr>
        <w:tc>
          <w:tcPr>
            <w:tcW w:w="1593" w:type="dxa"/>
            <w:vMerge/>
            <w:vAlign w:val="center"/>
          </w:tcPr>
          <w:p w14:paraId="38A5A361" w14:textId="77777777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45797FB4" w14:textId="5034C3F9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1594" w:type="dxa"/>
            <w:vAlign w:val="center"/>
          </w:tcPr>
          <w:p w14:paraId="6124F075" w14:textId="6E1BD332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6129B110" w14:textId="07D8979C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177A969F" w14:textId="4019ADDA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54F10323" w14:textId="24E38392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  <w:tr w:rsidR="008A701F" w:rsidRPr="008A701F" w14:paraId="359A93B3" w14:textId="77777777" w:rsidTr="00160FFF">
        <w:trPr>
          <w:jc w:val="center"/>
        </w:trPr>
        <w:tc>
          <w:tcPr>
            <w:tcW w:w="1593" w:type="dxa"/>
            <w:vMerge/>
            <w:vAlign w:val="center"/>
          </w:tcPr>
          <w:p w14:paraId="01BF1DD5" w14:textId="77777777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1BE8381E" w14:textId="3AD40C3E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5.12</w:t>
            </w:r>
          </w:p>
        </w:tc>
        <w:tc>
          <w:tcPr>
            <w:tcW w:w="1594" w:type="dxa"/>
            <w:vAlign w:val="center"/>
          </w:tcPr>
          <w:p w14:paraId="36BD922C" w14:textId="640F04DD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219D601A" w14:textId="0168566C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2D7C8F2D" w14:textId="15E44BB7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1E8D8100" w14:textId="06F72845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  <w:tr w:rsidR="008A701F" w:rsidRPr="008A701F" w14:paraId="440881E8" w14:textId="77777777" w:rsidTr="00160FFF">
        <w:trPr>
          <w:jc w:val="center"/>
        </w:trPr>
        <w:tc>
          <w:tcPr>
            <w:tcW w:w="1593" w:type="dxa"/>
            <w:vMerge/>
            <w:vAlign w:val="center"/>
          </w:tcPr>
          <w:p w14:paraId="2BEDA475" w14:textId="77777777" w:rsidR="008A701F" w:rsidRPr="008A701F" w:rsidRDefault="008A701F" w:rsidP="00160FF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56CAEED9" w14:textId="424F5B39" w:rsidR="008A701F" w:rsidRDefault="008A701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10.24</w:t>
            </w:r>
          </w:p>
        </w:tc>
        <w:tc>
          <w:tcPr>
            <w:tcW w:w="1594" w:type="dxa"/>
            <w:vAlign w:val="center"/>
          </w:tcPr>
          <w:p w14:paraId="4239EC93" w14:textId="734F4B62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433592E7" w14:textId="17FD9036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7951770A" w14:textId="1F473FCE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4550B3A4" w14:textId="1EB56594" w:rsidR="008A701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  <w:tr w:rsidR="00160FFF" w:rsidRPr="008A701F" w14:paraId="1951B125" w14:textId="77777777" w:rsidTr="00160FFF">
        <w:trPr>
          <w:jc w:val="center"/>
        </w:trPr>
        <w:tc>
          <w:tcPr>
            <w:tcW w:w="1593" w:type="dxa"/>
            <w:vMerge w:val="restart"/>
            <w:vAlign w:val="center"/>
          </w:tcPr>
          <w:p w14:paraId="31CC8EC2" w14:textId="752B5600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</w:t>
            </w:r>
          </w:p>
        </w:tc>
        <w:tc>
          <w:tcPr>
            <w:tcW w:w="1593" w:type="dxa"/>
            <w:vAlign w:val="center"/>
          </w:tcPr>
          <w:p w14:paraId="0F8D66F8" w14:textId="0A726493" w:rsidR="00160FF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1594" w:type="dxa"/>
            <w:vAlign w:val="center"/>
          </w:tcPr>
          <w:p w14:paraId="3EB3FE4D" w14:textId="48AD5BBE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1A2FB162" w14:textId="50560BFC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32B4B52C" w14:textId="24876E86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59973824" w14:textId="7AA7CD4A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</w:tr>
      <w:tr w:rsidR="00160FFF" w:rsidRPr="008A701F" w14:paraId="31B8F5E4" w14:textId="77777777" w:rsidTr="00160FFF">
        <w:trPr>
          <w:jc w:val="center"/>
        </w:trPr>
        <w:tc>
          <w:tcPr>
            <w:tcW w:w="1593" w:type="dxa"/>
            <w:vMerge/>
            <w:vAlign w:val="center"/>
          </w:tcPr>
          <w:p w14:paraId="33E37778" w14:textId="77777777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386AF755" w14:textId="14B52FED" w:rsidR="00160FF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1594" w:type="dxa"/>
            <w:vAlign w:val="center"/>
          </w:tcPr>
          <w:p w14:paraId="7A9F4F51" w14:textId="0BBF5770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4CB2D5A7" w14:textId="10169499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03BB51FF" w14:textId="127B7C15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44454D72" w14:textId="2653F032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</w:tr>
      <w:tr w:rsidR="00160FFF" w:rsidRPr="008A701F" w14:paraId="495A2F58" w14:textId="77777777" w:rsidTr="00160FFF">
        <w:trPr>
          <w:jc w:val="center"/>
        </w:trPr>
        <w:tc>
          <w:tcPr>
            <w:tcW w:w="1593" w:type="dxa"/>
            <w:vMerge/>
            <w:vAlign w:val="center"/>
          </w:tcPr>
          <w:p w14:paraId="42A4777D" w14:textId="77777777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3A88CE01" w14:textId="64F7A198" w:rsidR="00160FF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5.12</w:t>
            </w:r>
          </w:p>
        </w:tc>
        <w:tc>
          <w:tcPr>
            <w:tcW w:w="1594" w:type="dxa"/>
            <w:vAlign w:val="center"/>
          </w:tcPr>
          <w:p w14:paraId="2D53D3CE" w14:textId="38DE6C7E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03F15EB4" w14:textId="4D4F6116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5DCAE333" w14:textId="7D327B56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4B7B0420" w14:textId="14B295E5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</w:tr>
      <w:tr w:rsidR="00160FFF" w:rsidRPr="008A701F" w14:paraId="29204352" w14:textId="77777777" w:rsidTr="00160FFF">
        <w:trPr>
          <w:jc w:val="center"/>
        </w:trPr>
        <w:tc>
          <w:tcPr>
            <w:tcW w:w="1593" w:type="dxa"/>
            <w:vMerge/>
            <w:vAlign w:val="center"/>
          </w:tcPr>
          <w:p w14:paraId="35182FD9" w14:textId="77777777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7BF065C1" w14:textId="34E34181" w:rsidR="00160FF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10.24</w:t>
            </w:r>
          </w:p>
        </w:tc>
        <w:tc>
          <w:tcPr>
            <w:tcW w:w="1594" w:type="dxa"/>
            <w:vAlign w:val="center"/>
          </w:tcPr>
          <w:p w14:paraId="507C99B8" w14:textId="1C30AF2F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57220461" w14:textId="794C68F9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4F0EE397" w14:textId="222D2B37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093DF658" w14:textId="39DF9939" w:rsidR="00160FFF" w:rsidRPr="008A701F" w:rsidRDefault="00160FFF" w:rsidP="00160FF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</w:tr>
    </w:tbl>
    <w:p w14:paraId="1D0C1BF8" w14:textId="4EBA6F54" w:rsidR="008A701F" w:rsidRDefault="008A701F" w:rsidP="00160FFF">
      <w:pPr>
        <w:jc w:val="center"/>
        <w:rPr>
          <w:lang w:val="en-US"/>
        </w:rPr>
      </w:pPr>
    </w:p>
    <w:p w14:paraId="614DD975" w14:textId="18FFB26B" w:rsidR="00CF0635" w:rsidRDefault="00CF0635" w:rsidP="00CF0635">
      <w:pPr>
        <w:rPr>
          <w:lang w:val="en-US"/>
        </w:rPr>
      </w:pPr>
      <w:r>
        <w:rPr>
          <w:lang w:val="en-US"/>
        </w:rPr>
        <w:t>Table 2 summarizes the minimum WUS to achieve 99% detection probability with 1% false alarm probability for 2Tx antenna.</w:t>
      </w:r>
      <w:r w:rsidR="00A10DD4">
        <w:rPr>
          <w:lang w:val="en-US"/>
        </w:rPr>
        <w:t xml:space="preserve"> Significant performance improvement is seen compared to 1Tx scenario. Performance improvement from 2-sf coherent combining is now more evident particularly in lower DRX cycles. In higher DRX cycles, larger frequency error and time drift dictates the performance. </w:t>
      </w:r>
    </w:p>
    <w:p w14:paraId="58333EAC" w14:textId="68E12C30" w:rsidR="00921784" w:rsidRPr="00F35663" w:rsidRDefault="00A10DD4" w:rsidP="00CF0635">
      <w:pPr>
        <w:rPr>
          <w:b/>
          <w:lang w:val="en-US"/>
        </w:rPr>
      </w:pPr>
      <w:r w:rsidRPr="00C63DD3">
        <w:rPr>
          <w:b/>
          <w:lang w:val="en-US"/>
        </w:rPr>
        <w:t xml:space="preserve">Observation 2. Performance improvement is seen in 2Tx compared to 1Tx. Performance improvement from 2-sf coherent combining is more evident in lower DRX cycles. </w:t>
      </w:r>
      <w:r w:rsidR="00C63DD3" w:rsidRPr="00C63DD3">
        <w:rPr>
          <w:b/>
          <w:lang w:val="en-US"/>
        </w:rPr>
        <w:t>In higher DRX cycle, larger frequency error and time drift dominates performance.</w:t>
      </w:r>
    </w:p>
    <w:p w14:paraId="0BBD8600" w14:textId="00CA5ABD" w:rsidR="00921784" w:rsidRDefault="00921784" w:rsidP="00CF0635">
      <w:pPr>
        <w:rPr>
          <w:lang w:val="en-US"/>
        </w:rPr>
      </w:pPr>
    </w:p>
    <w:p w14:paraId="6E07A2A1" w14:textId="35F6ED81" w:rsidR="00921784" w:rsidRDefault="00921784" w:rsidP="00CF0635">
      <w:pPr>
        <w:rPr>
          <w:lang w:val="en-US"/>
        </w:rPr>
      </w:pPr>
    </w:p>
    <w:p w14:paraId="5D024C59" w14:textId="77777777" w:rsidR="00921784" w:rsidRDefault="00921784" w:rsidP="00CF0635">
      <w:pPr>
        <w:rPr>
          <w:lang w:val="en-US"/>
        </w:rPr>
      </w:pPr>
    </w:p>
    <w:p w14:paraId="0DFDA2FA" w14:textId="13A77089" w:rsidR="00CF0635" w:rsidRDefault="00CF0635" w:rsidP="00CF0635">
      <w:pPr>
        <w:pStyle w:val="Caption"/>
        <w:keepNext/>
        <w:jc w:val="center"/>
      </w:pPr>
      <w:r>
        <w:lastRenderedPageBreak/>
        <w:t xml:space="preserve">Table </w:t>
      </w:r>
      <w:r w:rsidR="00C63DD3">
        <w:t>2</w:t>
      </w:r>
      <w:r>
        <w:t xml:space="preserve"> WUS for 2Tx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93"/>
        <w:gridCol w:w="1593"/>
        <w:gridCol w:w="1594"/>
        <w:gridCol w:w="1594"/>
        <w:gridCol w:w="1594"/>
        <w:gridCol w:w="1594"/>
      </w:tblGrid>
      <w:tr w:rsidR="00CF0635" w:rsidRPr="008A701F" w14:paraId="2FD48405" w14:textId="77777777" w:rsidTr="00031D71">
        <w:trPr>
          <w:jc w:val="center"/>
        </w:trPr>
        <w:tc>
          <w:tcPr>
            <w:tcW w:w="1593" w:type="dxa"/>
            <w:vAlign w:val="center"/>
          </w:tcPr>
          <w:p w14:paraId="566216F4" w14:textId="77777777" w:rsidR="00CF0635" w:rsidRPr="008A701F" w:rsidRDefault="00CF0635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SNR (dB)</w:t>
            </w:r>
          </w:p>
        </w:tc>
        <w:tc>
          <w:tcPr>
            <w:tcW w:w="1593" w:type="dxa"/>
            <w:vAlign w:val="center"/>
          </w:tcPr>
          <w:p w14:paraId="0C176915" w14:textId="77777777" w:rsidR="00CF0635" w:rsidRPr="008A701F" w:rsidRDefault="00CF0635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DRX Cycle (s)</w:t>
            </w:r>
          </w:p>
        </w:tc>
        <w:tc>
          <w:tcPr>
            <w:tcW w:w="1594" w:type="dxa"/>
            <w:vAlign w:val="center"/>
          </w:tcPr>
          <w:p w14:paraId="79270751" w14:textId="77777777" w:rsidR="00CF0635" w:rsidRPr="008A701F" w:rsidRDefault="00CF0635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(no coherent comb)</w:t>
            </w:r>
          </w:p>
        </w:tc>
        <w:tc>
          <w:tcPr>
            <w:tcW w:w="1594" w:type="dxa"/>
            <w:vAlign w:val="center"/>
          </w:tcPr>
          <w:p w14:paraId="6950B392" w14:textId="77777777" w:rsidR="00CF0635" w:rsidRPr="008A701F" w:rsidRDefault="00CF0635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(no coherent comb)</w:t>
            </w:r>
          </w:p>
        </w:tc>
        <w:tc>
          <w:tcPr>
            <w:tcW w:w="1594" w:type="dxa"/>
            <w:vAlign w:val="center"/>
          </w:tcPr>
          <w:p w14:paraId="5805DFB3" w14:textId="77777777" w:rsidR="00CF0635" w:rsidRPr="008A701F" w:rsidRDefault="00CF0635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(2sf coherent comb)</w:t>
            </w:r>
          </w:p>
        </w:tc>
        <w:tc>
          <w:tcPr>
            <w:tcW w:w="1594" w:type="dxa"/>
            <w:vAlign w:val="center"/>
          </w:tcPr>
          <w:p w14:paraId="7463B2F0" w14:textId="77777777" w:rsidR="00CF0635" w:rsidRPr="008A701F" w:rsidRDefault="00CF0635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(2sf coherent comb)</w:t>
            </w:r>
          </w:p>
        </w:tc>
      </w:tr>
      <w:tr w:rsidR="00921784" w:rsidRPr="008A701F" w14:paraId="25433CE9" w14:textId="77777777" w:rsidTr="00031D71">
        <w:trPr>
          <w:jc w:val="center"/>
        </w:trPr>
        <w:tc>
          <w:tcPr>
            <w:tcW w:w="1593" w:type="dxa"/>
            <w:vMerge w:val="restart"/>
            <w:vAlign w:val="center"/>
          </w:tcPr>
          <w:p w14:paraId="06D97DC6" w14:textId="7777777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</w:t>
            </w:r>
          </w:p>
        </w:tc>
        <w:tc>
          <w:tcPr>
            <w:tcW w:w="1593" w:type="dxa"/>
            <w:vAlign w:val="center"/>
          </w:tcPr>
          <w:p w14:paraId="60BAD31E" w14:textId="7777777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1594" w:type="dxa"/>
            <w:vAlign w:val="center"/>
          </w:tcPr>
          <w:p w14:paraId="7A421CF5" w14:textId="44D1C9AC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594" w:type="dxa"/>
            <w:vAlign w:val="center"/>
          </w:tcPr>
          <w:p w14:paraId="555DD4E5" w14:textId="61F2F3A5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594" w:type="dxa"/>
            <w:vAlign w:val="center"/>
          </w:tcPr>
          <w:p w14:paraId="0BBD32A1" w14:textId="03AE2CD2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1594" w:type="dxa"/>
            <w:vAlign w:val="center"/>
          </w:tcPr>
          <w:p w14:paraId="744C115E" w14:textId="5D539112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  <w:tr w:rsidR="00921784" w:rsidRPr="008A701F" w14:paraId="0511026E" w14:textId="77777777" w:rsidTr="00031D71">
        <w:trPr>
          <w:jc w:val="center"/>
        </w:trPr>
        <w:tc>
          <w:tcPr>
            <w:tcW w:w="1593" w:type="dxa"/>
            <w:vMerge/>
            <w:vAlign w:val="center"/>
          </w:tcPr>
          <w:p w14:paraId="1F847091" w14:textId="7777777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36DF2DD0" w14:textId="7777777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1594" w:type="dxa"/>
            <w:vAlign w:val="center"/>
          </w:tcPr>
          <w:p w14:paraId="2AED54D0" w14:textId="3F329F41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594" w:type="dxa"/>
            <w:vAlign w:val="center"/>
          </w:tcPr>
          <w:p w14:paraId="6DDB77A4" w14:textId="4079E75F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594" w:type="dxa"/>
            <w:vAlign w:val="center"/>
          </w:tcPr>
          <w:p w14:paraId="1789C4BE" w14:textId="1A3500E0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594" w:type="dxa"/>
            <w:vAlign w:val="center"/>
          </w:tcPr>
          <w:p w14:paraId="1B4D71BC" w14:textId="610B14C3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  <w:tr w:rsidR="00921784" w:rsidRPr="008A701F" w14:paraId="60589929" w14:textId="77777777" w:rsidTr="00031D71">
        <w:trPr>
          <w:jc w:val="center"/>
        </w:trPr>
        <w:tc>
          <w:tcPr>
            <w:tcW w:w="1593" w:type="dxa"/>
            <w:vMerge/>
            <w:vAlign w:val="center"/>
          </w:tcPr>
          <w:p w14:paraId="7896F439" w14:textId="7777777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52242CBC" w14:textId="7777777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5.12</w:t>
            </w:r>
          </w:p>
        </w:tc>
        <w:tc>
          <w:tcPr>
            <w:tcW w:w="1594" w:type="dxa"/>
            <w:vAlign w:val="center"/>
          </w:tcPr>
          <w:p w14:paraId="50D51637" w14:textId="14145D4D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594" w:type="dxa"/>
            <w:vAlign w:val="center"/>
          </w:tcPr>
          <w:p w14:paraId="19C227BB" w14:textId="1FADFD9B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594" w:type="dxa"/>
            <w:vAlign w:val="center"/>
          </w:tcPr>
          <w:p w14:paraId="487AEC0D" w14:textId="7E6F58EE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594" w:type="dxa"/>
            <w:vAlign w:val="center"/>
          </w:tcPr>
          <w:p w14:paraId="2EBE94A0" w14:textId="215113A8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  <w:tr w:rsidR="00921784" w:rsidRPr="008A701F" w14:paraId="41DDF633" w14:textId="77777777" w:rsidTr="00031D71">
        <w:trPr>
          <w:jc w:val="center"/>
        </w:trPr>
        <w:tc>
          <w:tcPr>
            <w:tcW w:w="1593" w:type="dxa"/>
            <w:vMerge/>
            <w:vAlign w:val="center"/>
          </w:tcPr>
          <w:p w14:paraId="41F8AE55" w14:textId="7777777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7C44D70E" w14:textId="77777777" w:rsidR="00921784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10.24</w:t>
            </w:r>
          </w:p>
        </w:tc>
        <w:tc>
          <w:tcPr>
            <w:tcW w:w="1594" w:type="dxa"/>
            <w:vAlign w:val="center"/>
          </w:tcPr>
          <w:p w14:paraId="77FB2EAA" w14:textId="6C4C20E5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594" w:type="dxa"/>
            <w:vAlign w:val="center"/>
          </w:tcPr>
          <w:p w14:paraId="7A3A3640" w14:textId="70E6F1D5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594" w:type="dxa"/>
            <w:vAlign w:val="center"/>
          </w:tcPr>
          <w:p w14:paraId="26403741" w14:textId="10B38E36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1594" w:type="dxa"/>
            <w:vAlign w:val="center"/>
          </w:tcPr>
          <w:p w14:paraId="089471CA" w14:textId="3E6BCC61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  <w:tr w:rsidR="00921784" w:rsidRPr="008A701F" w14:paraId="27295F87" w14:textId="77777777" w:rsidTr="00031D71">
        <w:trPr>
          <w:jc w:val="center"/>
        </w:trPr>
        <w:tc>
          <w:tcPr>
            <w:tcW w:w="1593" w:type="dxa"/>
            <w:vMerge w:val="restart"/>
            <w:vAlign w:val="center"/>
          </w:tcPr>
          <w:p w14:paraId="7B3AD59F" w14:textId="7777777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</w:t>
            </w:r>
          </w:p>
        </w:tc>
        <w:tc>
          <w:tcPr>
            <w:tcW w:w="1593" w:type="dxa"/>
            <w:vAlign w:val="center"/>
          </w:tcPr>
          <w:p w14:paraId="1B221F76" w14:textId="77777777" w:rsidR="00921784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1594" w:type="dxa"/>
            <w:vAlign w:val="center"/>
          </w:tcPr>
          <w:p w14:paraId="071DBE86" w14:textId="59DE9966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1B22C731" w14:textId="56361BB1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2040523C" w14:textId="13A36DD9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5E9F7A72" w14:textId="34369850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</w:tr>
      <w:tr w:rsidR="00921784" w:rsidRPr="008A701F" w14:paraId="50535331" w14:textId="77777777" w:rsidTr="00031D71">
        <w:trPr>
          <w:jc w:val="center"/>
        </w:trPr>
        <w:tc>
          <w:tcPr>
            <w:tcW w:w="1593" w:type="dxa"/>
            <w:vMerge/>
            <w:vAlign w:val="center"/>
          </w:tcPr>
          <w:p w14:paraId="79427809" w14:textId="7777777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0603E1BE" w14:textId="77777777" w:rsidR="00921784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1594" w:type="dxa"/>
            <w:vAlign w:val="center"/>
          </w:tcPr>
          <w:p w14:paraId="5DF7DBDC" w14:textId="33283015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08BA7CB6" w14:textId="10C3C845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754F1A45" w14:textId="7FB9C8EA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76AFC632" w14:textId="2D7E0610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</w:tr>
      <w:tr w:rsidR="00921784" w:rsidRPr="008A701F" w14:paraId="66072D4F" w14:textId="77777777" w:rsidTr="00031D71">
        <w:trPr>
          <w:jc w:val="center"/>
        </w:trPr>
        <w:tc>
          <w:tcPr>
            <w:tcW w:w="1593" w:type="dxa"/>
            <w:vMerge/>
            <w:vAlign w:val="center"/>
          </w:tcPr>
          <w:p w14:paraId="27AB4F5A" w14:textId="7777777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720FED49" w14:textId="77777777" w:rsidR="00921784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5.12</w:t>
            </w:r>
          </w:p>
        </w:tc>
        <w:tc>
          <w:tcPr>
            <w:tcW w:w="1594" w:type="dxa"/>
            <w:vAlign w:val="center"/>
          </w:tcPr>
          <w:p w14:paraId="680EEF32" w14:textId="758CA2D9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1FFB3DBD" w14:textId="0FC12206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047C36B5" w14:textId="155DA3DC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1594" w:type="dxa"/>
            <w:vAlign w:val="center"/>
          </w:tcPr>
          <w:p w14:paraId="2C4B7654" w14:textId="56BB54D9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</w:tr>
      <w:tr w:rsidR="00921784" w:rsidRPr="008A701F" w14:paraId="6C39ACA7" w14:textId="77777777" w:rsidTr="00031D71">
        <w:trPr>
          <w:jc w:val="center"/>
        </w:trPr>
        <w:tc>
          <w:tcPr>
            <w:tcW w:w="1593" w:type="dxa"/>
            <w:vMerge/>
            <w:vAlign w:val="center"/>
          </w:tcPr>
          <w:p w14:paraId="3C6223C4" w14:textId="7777777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593" w:type="dxa"/>
            <w:vAlign w:val="center"/>
          </w:tcPr>
          <w:p w14:paraId="1C02D78B" w14:textId="77777777" w:rsidR="00921784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10.24</w:t>
            </w:r>
          </w:p>
        </w:tc>
        <w:tc>
          <w:tcPr>
            <w:tcW w:w="1594" w:type="dxa"/>
            <w:vAlign w:val="center"/>
          </w:tcPr>
          <w:p w14:paraId="3413B1F5" w14:textId="3A23E4F7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729EE243" w14:textId="48FE39D2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545B1182" w14:textId="4463E34C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1594" w:type="dxa"/>
            <w:vAlign w:val="center"/>
          </w:tcPr>
          <w:p w14:paraId="44BB9B17" w14:textId="6BB2FC25" w:rsidR="00921784" w:rsidRPr="008A701F" w:rsidRDefault="00921784" w:rsidP="0092178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</w:tr>
    </w:tbl>
    <w:p w14:paraId="579BC5BC" w14:textId="77777777" w:rsidR="00CF0635" w:rsidRPr="00155815" w:rsidRDefault="00CF0635" w:rsidP="00F35663">
      <w:pPr>
        <w:rPr>
          <w:lang w:val="en-US"/>
        </w:rPr>
      </w:pPr>
    </w:p>
    <w:p w14:paraId="05109B46" w14:textId="2AD4738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7434EE6" w14:textId="77777777" w:rsidR="00C63DD3" w:rsidRPr="00C63DD3" w:rsidRDefault="00C63DD3" w:rsidP="00C63DD3">
      <w:pPr>
        <w:rPr>
          <w:b/>
          <w:lang w:val="en-US"/>
        </w:rPr>
      </w:pPr>
      <w:r w:rsidRPr="00C63DD3">
        <w:rPr>
          <w:b/>
          <w:lang w:val="en-US"/>
        </w:rPr>
        <w:t>Observation 1. No significant performance improvement is seen from 2-sf coherent combining. Performance is mainly dominated by 1% tail of fading channel gain.</w:t>
      </w:r>
    </w:p>
    <w:p w14:paraId="48AF34A1" w14:textId="77777777" w:rsidR="00C63DD3" w:rsidRPr="00C63DD3" w:rsidRDefault="00C63DD3" w:rsidP="00C63DD3">
      <w:pPr>
        <w:rPr>
          <w:b/>
          <w:lang w:val="en-US"/>
        </w:rPr>
      </w:pPr>
      <w:r w:rsidRPr="00C63DD3">
        <w:rPr>
          <w:b/>
          <w:lang w:val="en-US"/>
        </w:rPr>
        <w:t>Observation 2. Performance improvement is seen in 2Tx compared to 1Tx. Performance improvement from 2-sf coherent combining is more evident in lower DRX cycles. In higher DRX cycle, larger frequency error and time drift dominates performance.</w:t>
      </w:r>
    </w:p>
    <w:p w14:paraId="39E49476" w14:textId="5517FA2A" w:rsidR="00C63DD3" w:rsidRDefault="00C63DD3" w:rsidP="00C63DD3">
      <w:pPr>
        <w:rPr>
          <w:lang w:val="en-US"/>
        </w:rPr>
      </w:pPr>
      <w:r>
        <w:rPr>
          <w:lang w:val="en-US"/>
        </w:rPr>
        <w:t>Based on results in Tables 1 and 2, we propose the following for Tables 4.6.9.2-1 and 4.6.9.2-2 in [2]:</w:t>
      </w:r>
    </w:p>
    <w:p w14:paraId="52738E7B" w14:textId="6F8ED1EA" w:rsidR="00C63DD3" w:rsidRDefault="00C63DD3" w:rsidP="00C63DD3">
      <w:pPr>
        <w:pStyle w:val="Caption"/>
        <w:keepNext/>
        <w:jc w:val="center"/>
      </w:pPr>
      <w:r>
        <w:t>Table 4.6.9.2-1 Conditions for WUS reception for UE normal coverage level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67"/>
        <w:gridCol w:w="2667"/>
        <w:gridCol w:w="2668"/>
      </w:tblGrid>
      <w:tr w:rsidR="00C63DD3" w14:paraId="19B5FA16" w14:textId="77777777" w:rsidTr="00A82C46">
        <w:trPr>
          <w:trHeight w:val="617"/>
          <w:jc w:val="center"/>
        </w:trPr>
        <w:tc>
          <w:tcPr>
            <w:tcW w:w="2667" w:type="dxa"/>
          </w:tcPr>
          <w:p w14:paraId="59BD3BB7" w14:textId="67911FB6" w:rsidR="00C63DD3" w:rsidRPr="00C63DD3" w:rsidRDefault="00C63DD3" w:rsidP="00C63DD3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>DRX cycle length [s]</w:t>
            </w:r>
          </w:p>
        </w:tc>
        <w:tc>
          <w:tcPr>
            <w:tcW w:w="2667" w:type="dxa"/>
          </w:tcPr>
          <w:p w14:paraId="4BA8B2B2" w14:textId="2A31EB56" w:rsidR="00C63DD3" w:rsidRPr="00C63DD3" w:rsidRDefault="00C63DD3" w:rsidP="00C63DD3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 xml:space="preserve">Required number of </w:t>
            </w:r>
            <w:proofErr w:type="gramStart"/>
            <w:r w:rsidRPr="00C63DD3">
              <w:rPr>
                <w:b/>
                <w:lang w:val="en-US"/>
              </w:rPr>
              <w:t>repetition</w:t>
            </w:r>
            <w:proofErr w:type="gramEnd"/>
            <w:r w:rsidRPr="00C63DD3">
              <w:rPr>
                <w:b/>
                <w:lang w:val="en-US"/>
              </w:rPr>
              <w:t xml:space="preserve"> of WUS signal with 1Tx</w:t>
            </w:r>
          </w:p>
        </w:tc>
        <w:tc>
          <w:tcPr>
            <w:tcW w:w="2668" w:type="dxa"/>
          </w:tcPr>
          <w:p w14:paraId="21DC40FD" w14:textId="555B5422" w:rsidR="00C63DD3" w:rsidRPr="00C63DD3" w:rsidRDefault="00C63DD3" w:rsidP="00C63DD3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 xml:space="preserve">Required number of </w:t>
            </w:r>
            <w:proofErr w:type="gramStart"/>
            <w:r w:rsidRPr="00C63DD3">
              <w:rPr>
                <w:b/>
                <w:lang w:val="en-US"/>
              </w:rPr>
              <w:t>repetition</w:t>
            </w:r>
            <w:proofErr w:type="gramEnd"/>
            <w:r w:rsidRPr="00C63DD3">
              <w:rPr>
                <w:b/>
                <w:lang w:val="en-US"/>
              </w:rPr>
              <w:t xml:space="preserve"> of WUS signal with 2Tx</w:t>
            </w:r>
          </w:p>
        </w:tc>
      </w:tr>
      <w:tr w:rsidR="00C63DD3" w14:paraId="5A6317D9" w14:textId="77777777" w:rsidTr="00A82C46">
        <w:trPr>
          <w:trHeight w:val="397"/>
          <w:jc w:val="center"/>
        </w:trPr>
        <w:tc>
          <w:tcPr>
            <w:tcW w:w="2667" w:type="dxa"/>
          </w:tcPr>
          <w:p w14:paraId="7547DF1A" w14:textId="6A06C79D" w:rsidR="00C63DD3" w:rsidRPr="00C63DD3" w:rsidRDefault="00C63DD3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2667" w:type="dxa"/>
          </w:tcPr>
          <w:p w14:paraId="6146E2BA" w14:textId="30DB6F16" w:rsidR="00C63DD3" w:rsidRPr="00C63DD3" w:rsidRDefault="00A82C46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2668" w:type="dxa"/>
          </w:tcPr>
          <w:p w14:paraId="7774E431" w14:textId="006E1144" w:rsidR="00C63DD3" w:rsidRPr="00C63DD3" w:rsidRDefault="00A82C46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</w:tr>
      <w:tr w:rsidR="00C63DD3" w14:paraId="7A35F4BB" w14:textId="77777777" w:rsidTr="00A82C46">
        <w:trPr>
          <w:trHeight w:val="397"/>
          <w:jc w:val="center"/>
        </w:trPr>
        <w:tc>
          <w:tcPr>
            <w:tcW w:w="2667" w:type="dxa"/>
          </w:tcPr>
          <w:p w14:paraId="2696B6FA" w14:textId="2DF18C7D" w:rsidR="00C63DD3" w:rsidRPr="00C63DD3" w:rsidRDefault="00C63DD3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2667" w:type="dxa"/>
          </w:tcPr>
          <w:p w14:paraId="7EF651CF" w14:textId="00026061" w:rsidR="00C63DD3" w:rsidRPr="00C63DD3" w:rsidRDefault="00A82C46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2668" w:type="dxa"/>
          </w:tcPr>
          <w:p w14:paraId="4AAD6CDB" w14:textId="1D7782F1" w:rsidR="00C63DD3" w:rsidRPr="00C63DD3" w:rsidRDefault="00A82C46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  <w:tr w:rsidR="00C63DD3" w14:paraId="620619A7" w14:textId="77777777" w:rsidTr="00A82C46">
        <w:trPr>
          <w:trHeight w:val="397"/>
          <w:jc w:val="center"/>
        </w:trPr>
        <w:tc>
          <w:tcPr>
            <w:tcW w:w="2667" w:type="dxa"/>
          </w:tcPr>
          <w:p w14:paraId="02FAAEB6" w14:textId="71505DB4" w:rsidR="00C63DD3" w:rsidRPr="00C63DD3" w:rsidRDefault="00C63DD3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5.12</w:t>
            </w:r>
          </w:p>
        </w:tc>
        <w:tc>
          <w:tcPr>
            <w:tcW w:w="2667" w:type="dxa"/>
          </w:tcPr>
          <w:p w14:paraId="660D2A7F" w14:textId="618FEBB4" w:rsidR="00C63DD3" w:rsidRPr="00C63DD3" w:rsidRDefault="00A82C46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2668" w:type="dxa"/>
          </w:tcPr>
          <w:p w14:paraId="222434B0" w14:textId="197D4C2D" w:rsidR="00C63DD3" w:rsidRPr="00C63DD3" w:rsidRDefault="00A82C46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  <w:tr w:rsidR="00C63DD3" w14:paraId="751F69DD" w14:textId="77777777" w:rsidTr="00A82C46">
        <w:trPr>
          <w:trHeight w:val="397"/>
          <w:jc w:val="center"/>
        </w:trPr>
        <w:tc>
          <w:tcPr>
            <w:tcW w:w="2667" w:type="dxa"/>
          </w:tcPr>
          <w:p w14:paraId="1F131414" w14:textId="35EBFD40" w:rsidR="00C63DD3" w:rsidRPr="00C63DD3" w:rsidRDefault="00C63DD3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10.24</w:t>
            </w:r>
          </w:p>
        </w:tc>
        <w:tc>
          <w:tcPr>
            <w:tcW w:w="2667" w:type="dxa"/>
          </w:tcPr>
          <w:p w14:paraId="39F61922" w14:textId="150CA8B1" w:rsidR="00C63DD3" w:rsidRPr="00C63DD3" w:rsidRDefault="00A82C46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2668" w:type="dxa"/>
          </w:tcPr>
          <w:p w14:paraId="312F0D56" w14:textId="0CBCF68C" w:rsidR="00C63DD3" w:rsidRPr="00C63DD3" w:rsidRDefault="00A82C46" w:rsidP="00C63DD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</w:tr>
    </w:tbl>
    <w:p w14:paraId="3ED050B3" w14:textId="77777777" w:rsidR="00C63DD3" w:rsidRPr="00C63DD3" w:rsidRDefault="00C63DD3" w:rsidP="00C63DD3">
      <w:pPr>
        <w:rPr>
          <w:lang w:val="en-US"/>
        </w:rPr>
      </w:pPr>
    </w:p>
    <w:p w14:paraId="0CA87AE1" w14:textId="0E2F999A" w:rsidR="00A82C46" w:rsidRDefault="00A82C46" w:rsidP="00A82C46">
      <w:pPr>
        <w:pStyle w:val="Caption"/>
        <w:keepNext/>
        <w:jc w:val="center"/>
      </w:pPr>
      <w:r>
        <w:t>Table 4.6.9.2-2 Conditions for WUS reception for UE enhanced coverage level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67"/>
        <w:gridCol w:w="2667"/>
        <w:gridCol w:w="2668"/>
      </w:tblGrid>
      <w:tr w:rsidR="00A82C46" w14:paraId="5A21D31C" w14:textId="77777777" w:rsidTr="00031D71">
        <w:trPr>
          <w:trHeight w:val="617"/>
          <w:jc w:val="center"/>
        </w:trPr>
        <w:tc>
          <w:tcPr>
            <w:tcW w:w="2667" w:type="dxa"/>
          </w:tcPr>
          <w:p w14:paraId="367ED3EB" w14:textId="77777777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>DRX cycle length [s]</w:t>
            </w:r>
          </w:p>
        </w:tc>
        <w:tc>
          <w:tcPr>
            <w:tcW w:w="2667" w:type="dxa"/>
          </w:tcPr>
          <w:p w14:paraId="3A94B178" w14:textId="77777777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 xml:space="preserve">Required number of </w:t>
            </w:r>
            <w:proofErr w:type="gramStart"/>
            <w:r w:rsidRPr="00C63DD3">
              <w:rPr>
                <w:b/>
                <w:lang w:val="en-US"/>
              </w:rPr>
              <w:t>repetition</w:t>
            </w:r>
            <w:proofErr w:type="gramEnd"/>
            <w:r w:rsidRPr="00C63DD3">
              <w:rPr>
                <w:b/>
                <w:lang w:val="en-US"/>
              </w:rPr>
              <w:t xml:space="preserve"> of WUS signal with 1Tx</w:t>
            </w:r>
          </w:p>
        </w:tc>
        <w:tc>
          <w:tcPr>
            <w:tcW w:w="2668" w:type="dxa"/>
          </w:tcPr>
          <w:p w14:paraId="75690CED" w14:textId="77777777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 w:rsidRPr="00C63DD3">
              <w:rPr>
                <w:b/>
                <w:lang w:val="en-US"/>
              </w:rPr>
              <w:t xml:space="preserve">Required number of </w:t>
            </w:r>
            <w:proofErr w:type="gramStart"/>
            <w:r w:rsidRPr="00C63DD3">
              <w:rPr>
                <w:b/>
                <w:lang w:val="en-US"/>
              </w:rPr>
              <w:t>repetition</w:t>
            </w:r>
            <w:proofErr w:type="gramEnd"/>
            <w:r w:rsidRPr="00C63DD3">
              <w:rPr>
                <w:b/>
                <w:lang w:val="en-US"/>
              </w:rPr>
              <w:t xml:space="preserve"> of WUS signal with 2Tx</w:t>
            </w:r>
          </w:p>
        </w:tc>
      </w:tr>
      <w:tr w:rsidR="00A82C46" w14:paraId="3413A7D2" w14:textId="77777777" w:rsidTr="00031D71">
        <w:trPr>
          <w:trHeight w:val="397"/>
          <w:jc w:val="center"/>
        </w:trPr>
        <w:tc>
          <w:tcPr>
            <w:tcW w:w="2667" w:type="dxa"/>
          </w:tcPr>
          <w:p w14:paraId="5EACD27B" w14:textId="77777777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2667" w:type="dxa"/>
          </w:tcPr>
          <w:p w14:paraId="27139572" w14:textId="5A6C83BF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2668" w:type="dxa"/>
          </w:tcPr>
          <w:p w14:paraId="35590B4F" w14:textId="3DE9926F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</w:tr>
      <w:tr w:rsidR="00A82C46" w14:paraId="0B963D1A" w14:textId="77777777" w:rsidTr="00031D71">
        <w:trPr>
          <w:trHeight w:val="397"/>
          <w:jc w:val="center"/>
        </w:trPr>
        <w:tc>
          <w:tcPr>
            <w:tcW w:w="2667" w:type="dxa"/>
          </w:tcPr>
          <w:p w14:paraId="711A001F" w14:textId="77777777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2667" w:type="dxa"/>
          </w:tcPr>
          <w:p w14:paraId="0D83A77E" w14:textId="3BEFB5FB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2668" w:type="dxa"/>
          </w:tcPr>
          <w:p w14:paraId="0EBD3490" w14:textId="5172BE83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</w:tr>
      <w:tr w:rsidR="00A82C46" w14:paraId="4AEEAAED" w14:textId="77777777" w:rsidTr="00031D71">
        <w:trPr>
          <w:trHeight w:val="397"/>
          <w:jc w:val="center"/>
        </w:trPr>
        <w:tc>
          <w:tcPr>
            <w:tcW w:w="2667" w:type="dxa"/>
          </w:tcPr>
          <w:p w14:paraId="1DB2B82F" w14:textId="77777777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5.12</w:t>
            </w:r>
          </w:p>
        </w:tc>
        <w:tc>
          <w:tcPr>
            <w:tcW w:w="2667" w:type="dxa"/>
          </w:tcPr>
          <w:p w14:paraId="6C509D37" w14:textId="683D7C3D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2668" w:type="dxa"/>
          </w:tcPr>
          <w:p w14:paraId="6BAC4562" w14:textId="376BBDE3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</w:tr>
      <w:tr w:rsidR="00A82C46" w14:paraId="21694156" w14:textId="77777777" w:rsidTr="00031D71">
        <w:trPr>
          <w:trHeight w:val="397"/>
          <w:jc w:val="center"/>
        </w:trPr>
        <w:tc>
          <w:tcPr>
            <w:tcW w:w="2667" w:type="dxa"/>
          </w:tcPr>
          <w:p w14:paraId="41201659" w14:textId="77777777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10.24</w:t>
            </w:r>
          </w:p>
        </w:tc>
        <w:tc>
          <w:tcPr>
            <w:tcW w:w="2667" w:type="dxa"/>
          </w:tcPr>
          <w:p w14:paraId="07061C6B" w14:textId="7AA3A91E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  <w:tc>
          <w:tcPr>
            <w:tcW w:w="2668" w:type="dxa"/>
          </w:tcPr>
          <w:p w14:paraId="107CDE4F" w14:textId="1067512E" w:rsidR="00A82C46" w:rsidRPr="00C63DD3" w:rsidRDefault="00A82C46" w:rsidP="00031D7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128</w:t>
            </w:r>
          </w:p>
        </w:tc>
      </w:tr>
    </w:tbl>
    <w:p w14:paraId="5DFC4267" w14:textId="77777777" w:rsidR="00A82C46" w:rsidRPr="00C63DD3" w:rsidRDefault="00A82C46" w:rsidP="00A82C46">
      <w:pPr>
        <w:rPr>
          <w:lang w:val="en-US"/>
        </w:rPr>
      </w:pPr>
    </w:p>
    <w:p w14:paraId="4F00342C" w14:textId="77777777" w:rsidR="00155815" w:rsidRPr="00155815" w:rsidRDefault="00155815" w:rsidP="00155815">
      <w:pPr>
        <w:rPr>
          <w:lang w:val="en-US"/>
        </w:rPr>
      </w:pPr>
    </w:p>
    <w:p w14:paraId="0C633F9D" w14:textId="73AFA43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3CD895" w14:textId="46127278" w:rsidR="00E573BE" w:rsidRPr="00E573BE" w:rsidRDefault="00E573BE" w:rsidP="00E573BE">
      <w:pPr>
        <w:rPr>
          <w:lang w:val="en-US"/>
        </w:rPr>
      </w:pPr>
      <w:r>
        <w:rPr>
          <w:lang w:val="en-US"/>
        </w:rPr>
        <w:t>[1] R4-1816332</w:t>
      </w:r>
    </w:p>
    <w:p w14:paraId="4F68B614" w14:textId="37B86717" w:rsidR="00353542" w:rsidRDefault="00C63DD3" w:rsidP="00155815">
      <w:r>
        <w:t>[2] TS 36.133</w:t>
      </w:r>
    </w:p>
    <w:p w14:paraId="42C8D945" w14:textId="5F48DC8D" w:rsidR="00527277" w:rsidRDefault="00527277" w:rsidP="00797CE5"/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3AFA0" w14:textId="77777777" w:rsidR="00B95B7F" w:rsidRDefault="00B95B7F">
      <w:r>
        <w:separator/>
      </w:r>
    </w:p>
  </w:endnote>
  <w:endnote w:type="continuationSeparator" w:id="0">
    <w:p w14:paraId="453AC98A" w14:textId="77777777" w:rsidR="00B95B7F" w:rsidRDefault="00B9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709BD" w:rsidRDefault="0017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709BD" w:rsidRDefault="001709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60741" w14:textId="77777777" w:rsidR="00B95B7F" w:rsidRDefault="00B95B7F">
      <w:r>
        <w:separator/>
      </w:r>
    </w:p>
  </w:footnote>
  <w:footnote w:type="continuationSeparator" w:id="0">
    <w:p w14:paraId="6D7A0A3F" w14:textId="77777777" w:rsidR="00B95B7F" w:rsidRDefault="00B95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1207B5"/>
    <w:multiLevelType w:val="hybridMultilevel"/>
    <w:tmpl w:val="5A14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3195D"/>
    <w:multiLevelType w:val="hybridMultilevel"/>
    <w:tmpl w:val="68C4A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0C43B1"/>
    <w:multiLevelType w:val="hybridMultilevel"/>
    <w:tmpl w:val="61A8D73C"/>
    <w:lvl w:ilvl="0" w:tplc="E3CCB1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25DA1"/>
    <w:multiLevelType w:val="hybridMultilevel"/>
    <w:tmpl w:val="58AE7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8065F"/>
    <w:multiLevelType w:val="hybridMultilevel"/>
    <w:tmpl w:val="1344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67B38"/>
    <w:multiLevelType w:val="hybridMultilevel"/>
    <w:tmpl w:val="E99ED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536B5"/>
    <w:multiLevelType w:val="hybridMultilevel"/>
    <w:tmpl w:val="FF4C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3"/>
  </w:num>
  <w:num w:numId="3">
    <w:abstractNumId w:val="39"/>
  </w:num>
  <w:num w:numId="4">
    <w:abstractNumId w:val="15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7"/>
  </w:num>
  <w:num w:numId="8">
    <w:abstractNumId w:val="22"/>
  </w:num>
  <w:num w:numId="9">
    <w:abstractNumId w:val="23"/>
  </w:num>
  <w:num w:numId="10">
    <w:abstractNumId w:val="21"/>
  </w:num>
  <w:num w:numId="11">
    <w:abstractNumId w:val="42"/>
  </w:num>
  <w:num w:numId="12">
    <w:abstractNumId w:val="27"/>
  </w:num>
  <w:num w:numId="13">
    <w:abstractNumId w:val="34"/>
  </w:num>
  <w:num w:numId="14">
    <w:abstractNumId w:val="25"/>
  </w:num>
  <w:num w:numId="15">
    <w:abstractNumId w:val="43"/>
  </w:num>
  <w:num w:numId="16">
    <w:abstractNumId w:val="38"/>
  </w:num>
  <w:num w:numId="17">
    <w:abstractNumId w:val="36"/>
  </w:num>
  <w:num w:numId="18">
    <w:abstractNumId w:val="16"/>
  </w:num>
  <w:num w:numId="19">
    <w:abstractNumId w:val="28"/>
  </w:num>
  <w:num w:numId="20">
    <w:abstractNumId w:val="3"/>
  </w:num>
  <w:num w:numId="21">
    <w:abstractNumId w:val="32"/>
  </w:num>
  <w:num w:numId="22">
    <w:abstractNumId w:val="0"/>
  </w:num>
  <w:num w:numId="23">
    <w:abstractNumId w:val="30"/>
  </w:num>
  <w:num w:numId="24">
    <w:abstractNumId w:val="26"/>
  </w:num>
  <w:num w:numId="25">
    <w:abstractNumId w:val="9"/>
  </w:num>
  <w:num w:numId="26">
    <w:abstractNumId w:val="31"/>
  </w:num>
  <w:num w:numId="27">
    <w:abstractNumId w:val="11"/>
  </w:num>
  <w:num w:numId="28">
    <w:abstractNumId w:val="8"/>
  </w:num>
  <w:num w:numId="29">
    <w:abstractNumId w:val="18"/>
  </w:num>
  <w:num w:numId="30">
    <w:abstractNumId w:val="20"/>
  </w:num>
  <w:num w:numId="31">
    <w:abstractNumId w:val="4"/>
  </w:num>
  <w:num w:numId="32">
    <w:abstractNumId w:val="40"/>
  </w:num>
  <w:num w:numId="33">
    <w:abstractNumId w:val="7"/>
  </w:num>
  <w:num w:numId="34">
    <w:abstractNumId w:val="19"/>
  </w:num>
  <w:num w:numId="35">
    <w:abstractNumId w:val="41"/>
  </w:num>
  <w:num w:numId="36">
    <w:abstractNumId w:val="13"/>
  </w:num>
  <w:num w:numId="37">
    <w:abstractNumId w:val="21"/>
  </w:num>
  <w:num w:numId="38">
    <w:abstractNumId w:val="21"/>
  </w:num>
  <w:num w:numId="39">
    <w:abstractNumId w:val="17"/>
  </w:num>
  <w:num w:numId="40">
    <w:abstractNumId w:val="10"/>
  </w:num>
  <w:num w:numId="41">
    <w:abstractNumId w:val="12"/>
  </w:num>
  <w:num w:numId="42">
    <w:abstractNumId w:val="24"/>
  </w:num>
  <w:num w:numId="43">
    <w:abstractNumId w:val="29"/>
  </w:num>
  <w:num w:numId="44">
    <w:abstractNumId w:val="14"/>
  </w:num>
  <w:num w:numId="45">
    <w:abstractNumId w:val="6"/>
  </w:num>
  <w:num w:numId="4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EF6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2F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1B5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81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0FFF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6A0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161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568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01F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C06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784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5F2C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0DD4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C46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B7F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DD3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635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3B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663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941E2-5E9C-483B-B53A-3FD500A4A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58</TotalTime>
  <Pages>4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11</cp:revision>
  <cp:lastPrinted>2009-04-22T21:01:00Z</cp:lastPrinted>
  <dcterms:created xsi:type="dcterms:W3CDTF">2019-02-06T04:24:00Z</dcterms:created>
  <dcterms:modified xsi:type="dcterms:W3CDTF">2019-02-14T16:13:00Z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